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A0B" w:rsidRDefault="00312A0B" w:rsidP="00312A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JONES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312A0B" w:rsidRDefault="00312A0B" w:rsidP="00312A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2A0B" w:rsidRDefault="00312A0B" w:rsidP="00312A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2A0B" w:rsidRDefault="00312A0B" w:rsidP="00312A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Penkridge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312A0B" w:rsidRDefault="00312A0B" w:rsidP="00312A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Staffordshire, into the lands of the late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Corbet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12A0B" w:rsidRDefault="00312A0B" w:rsidP="00312A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21-234)</w:t>
      </w:r>
    </w:p>
    <w:p w:rsidR="00312A0B" w:rsidRDefault="00312A0B" w:rsidP="00312A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2A0B" w:rsidRDefault="00312A0B" w:rsidP="00312A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2A0B" w:rsidRPr="000105C4" w:rsidRDefault="00312A0B" w:rsidP="00312A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February 2016</w:t>
      </w:r>
    </w:p>
    <w:p w:rsidR="00DD5B8A" w:rsidRPr="00312A0B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312A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A0B" w:rsidRDefault="00312A0B" w:rsidP="00564E3C">
      <w:pPr>
        <w:spacing w:after="0" w:line="240" w:lineRule="auto"/>
      </w:pPr>
      <w:r>
        <w:separator/>
      </w:r>
    </w:p>
  </w:endnote>
  <w:endnote w:type="continuationSeparator" w:id="0">
    <w:p w:rsidR="00312A0B" w:rsidRDefault="00312A0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12A0B">
      <w:rPr>
        <w:rFonts w:ascii="Times New Roman" w:hAnsi="Times New Roman" w:cs="Times New Roman"/>
        <w:noProof/>
        <w:sz w:val="24"/>
        <w:szCs w:val="24"/>
      </w:rPr>
      <w:t>9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A0B" w:rsidRDefault="00312A0B" w:rsidP="00564E3C">
      <w:pPr>
        <w:spacing w:after="0" w:line="240" w:lineRule="auto"/>
      </w:pPr>
      <w:r>
        <w:separator/>
      </w:r>
    </w:p>
  </w:footnote>
  <w:footnote w:type="continuationSeparator" w:id="0">
    <w:p w:rsidR="00312A0B" w:rsidRDefault="00312A0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A0B"/>
    <w:rsid w:val="00312A0B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504CC"/>
  <w15:chartTrackingRefBased/>
  <w15:docId w15:val="{775D26D7-9FDF-474B-ADD1-70D879381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2016-02-09T19:29:00Z</dcterms:created>
  <dcterms:modified xsi:type="dcterms:W3CDTF">2016-02-09T19:30:00Z</dcterms:modified>
</cp:coreProperties>
</file>